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1842E0" w:rsidRDefault="00B4128B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часть2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B4128B">
        <w:rPr>
          <w:i/>
          <w:iCs/>
        </w:rPr>
        <w:t>От 0+0 до 0+222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419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2"/>
        <w:gridCol w:w="1699"/>
        <w:gridCol w:w="2506"/>
        <w:gridCol w:w="812"/>
        <w:gridCol w:w="686"/>
        <w:gridCol w:w="816"/>
        <w:gridCol w:w="1312"/>
        <w:gridCol w:w="672"/>
        <w:gridCol w:w="796"/>
        <w:gridCol w:w="728"/>
      </w:tblGrid>
      <w:tr w:rsidR="001842E0" w:rsidRPr="00D65359" w:rsidTr="00D65359">
        <w:trPr>
          <w:trHeight w:val="21"/>
          <w:tblHeader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D65359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(</w:t>
            </w:r>
            <w:proofErr w:type="spellStart"/>
            <w:r w:rsidR="00D65359"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D65359" w:rsidTr="00D65359">
        <w:trPr>
          <w:trHeight w:val="21"/>
          <w:tblHeader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D65359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0+8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0+56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2.1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Главная дорога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0+79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0+208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B4128B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128B" w:rsidRPr="00D65359" w:rsidRDefault="00B4128B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D65359" w:rsidTr="00D65359">
        <w:trPr>
          <w:trHeight w:val="21"/>
          <w:jc w:val="center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B4128B" w:rsidP="00B4128B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D65359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B4128B" w:rsidP="00B4128B">
            <w:pPr>
              <w:rPr>
                <w:rFonts w:ascii="Arial" w:hAnsi="Arial" w:cs="Arial"/>
                <w:sz w:val="22"/>
                <w:szCs w:val="16"/>
              </w:rPr>
            </w:pPr>
            <w:r w:rsidRPr="00D65359">
              <w:rPr>
                <w:rFonts w:ascii="Arial" w:hAnsi="Arial" w:cs="Arial"/>
                <w:sz w:val="22"/>
                <w:szCs w:val="16"/>
              </w:rPr>
              <w:t>4</w:t>
            </w:r>
          </w:p>
        </w:tc>
        <w:tc>
          <w:tcPr>
            <w:tcW w:w="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 w:rsidP="00B4128B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D65359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D65359" w:rsidRDefault="00D65359" w:rsidP="00D65359">
      <w:pPr>
        <w:pStyle w:val="a7"/>
        <w:outlineLvl w:val="0"/>
      </w:pPr>
    </w:p>
    <w:p w:rsidR="00D65359" w:rsidRDefault="00D65359" w:rsidP="00D65359">
      <w:pPr>
        <w:pStyle w:val="a7"/>
        <w:outlineLvl w:val="0"/>
        <w:rPr>
          <w:rFonts w:eastAsia="MS Mincho"/>
        </w:rPr>
      </w:pPr>
      <w:r>
        <w:t>Ведомость размещения искусственного освещения</w:t>
      </w:r>
    </w:p>
    <w:p w:rsidR="00D65359" w:rsidRDefault="00D65359" w:rsidP="00D6535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часть2</w:t>
      </w:r>
    </w:p>
    <w:p w:rsidR="00D65359" w:rsidRDefault="00D65359" w:rsidP="00D6535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0+222</w:t>
      </w:r>
    </w:p>
    <w:p w:rsidR="00D65359" w:rsidRDefault="00D65359" w:rsidP="00D65359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D65359" w:rsidRDefault="00D65359" w:rsidP="00D6535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68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63"/>
        <w:gridCol w:w="1371"/>
        <w:gridCol w:w="1372"/>
        <w:gridCol w:w="1295"/>
        <w:gridCol w:w="1295"/>
        <w:gridCol w:w="1295"/>
        <w:gridCol w:w="1295"/>
        <w:gridCol w:w="1295"/>
      </w:tblGrid>
      <w:tr w:rsidR="00D65359" w:rsidTr="00DF6B0E">
        <w:trPr>
          <w:cantSplit/>
          <w:trHeight w:val="23"/>
          <w:tblHeader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9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9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D65359" w:rsidTr="00DF6B0E">
        <w:trPr>
          <w:trHeight w:val="23"/>
          <w:tblHeader/>
          <w:jc w:val="center"/>
        </w:trPr>
        <w:tc>
          <w:tcPr>
            <w:tcW w:w="463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7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7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95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9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D65359" w:rsidTr="00DF6B0E">
        <w:trPr>
          <w:trHeight w:val="23"/>
          <w:tblHeader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D65359" w:rsidTr="00DF6B0E">
        <w:trPr>
          <w:trHeight w:val="23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</w:tr>
      <w:tr w:rsidR="00D65359" w:rsidTr="00DF6B0E">
        <w:trPr>
          <w:trHeight w:val="23"/>
          <w:jc w:val="center"/>
        </w:trPr>
        <w:tc>
          <w:tcPr>
            <w:tcW w:w="4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0+35</w:t>
            </w:r>
          </w:p>
        </w:tc>
        <w:tc>
          <w:tcPr>
            <w:tcW w:w="1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0+195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5/5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</w:t>
            </w: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D65359" w:rsidRDefault="00D65359" w:rsidP="00D65359">
      <w:pPr>
        <w:jc w:val="center"/>
        <w:rPr>
          <w:rFonts w:ascii="Arial" w:hAnsi="Arial" w:cs="Arial"/>
          <w:b/>
          <w:bCs/>
        </w:rPr>
      </w:pPr>
    </w:p>
    <w:p w:rsidR="00D65359" w:rsidRDefault="00D65359" w:rsidP="00D65359">
      <w:pPr>
        <w:jc w:val="center"/>
        <w:rPr>
          <w:rFonts w:ascii="Arial" w:hAnsi="Arial" w:cs="Arial"/>
          <w:b/>
          <w:bCs/>
        </w:rPr>
      </w:pPr>
    </w:p>
    <w:p w:rsidR="00D65359" w:rsidRDefault="00D65359" w:rsidP="00D65359">
      <w:pPr>
        <w:jc w:val="center"/>
        <w:rPr>
          <w:rFonts w:ascii="Arial" w:hAnsi="Arial" w:cs="Arial"/>
          <w:b/>
          <w:bCs/>
        </w:rPr>
      </w:pPr>
    </w:p>
    <w:p w:rsidR="00D65359" w:rsidRDefault="00D65359" w:rsidP="00D65359">
      <w:pPr>
        <w:jc w:val="center"/>
        <w:rPr>
          <w:rFonts w:ascii="Arial" w:hAnsi="Arial" w:cs="Arial"/>
          <w:b/>
          <w:bCs/>
        </w:rPr>
      </w:pPr>
    </w:p>
    <w:p w:rsidR="00D65359" w:rsidRDefault="00D65359" w:rsidP="00D6535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Ведомость размещения пешеходных дорожек (тротуаров)</w:t>
      </w:r>
    </w:p>
    <w:p w:rsidR="00D65359" w:rsidRDefault="00D65359" w:rsidP="00D65359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</w:t>
      </w:r>
      <w:proofErr w:type="gramStart"/>
      <w:r>
        <w:rPr>
          <w:rFonts w:ascii="Arial" w:eastAsia="MS Mincho" w:hAnsi="Arial" w:cs="Arial"/>
          <w:b/>
          <w:bCs/>
          <w:i/>
          <w:iCs/>
        </w:rPr>
        <w:t>.С</w:t>
      </w:r>
      <w:proofErr w:type="gramEnd"/>
      <w:r>
        <w:rPr>
          <w:rFonts w:ascii="Arial" w:eastAsia="MS Mincho" w:hAnsi="Arial" w:cs="Arial"/>
          <w:b/>
          <w:bCs/>
          <w:i/>
          <w:iCs/>
        </w:rPr>
        <w:t>адовая, часть2</w:t>
      </w:r>
    </w:p>
    <w:p w:rsidR="00D65359" w:rsidRDefault="00D65359" w:rsidP="00D65359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0+222</w:t>
      </w:r>
    </w:p>
    <w:p w:rsidR="00D65359" w:rsidRDefault="00D65359" w:rsidP="00D65359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D65359" w:rsidRDefault="00D65359" w:rsidP="00D65359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9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9"/>
        <w:gridCol w:w="1434"/>
        <w:gridCol w:w="1466"/>
        <w:gridCol w:w="1455"/>
        <w:gridCol w:w="1691"/>
        <w:gridCol w:w="1657"/>
        <w:gridCol w:w="1691"/>
      </w:tblGrid>
      <w:tr w:rsidR="00D65359" w:rsidTr="00DF6B0E">
        <w:trPr>
          <w:trHeight w:val="30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D65359" w:rsidTr="00DF6B0E">
        <w:trPr>
          <w:trHeight w:val="30"/>
          <w:tblHeader/>
          <w:jc w:val="center"/>
        </w:trPr>
        <w:tc>
          <w:tcPr>
            <w:tcW w:w="59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3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6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9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D65359" w:rsidTr="00DF6B0E">
        <w:trPr>
          <w:trHeight w:val="30"/>
          <w:tblHeader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65359" w:rsidRDefault="00D65359" w:rsidP="00DF6B0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D65359" w:rsidTr="00DF6B0E">
        <w:trPr>
          <w:trHeight w:val="30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444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</w:tr>
      <w:tr w:rsidR="00D65359" w:rsidTr="00DF6B0E">
        <w:trPr>
          <w:trHeight w:val="30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</w:tr>
      <w:tr w:rsidR="00D65359" w:rsidTr="00DF6B0E">
        <w:trPr>
          <w:trHeight w:val="30"/>
          <w:jc w:val="center"/>
        </w:trPr>
        <w:tc>
          <w:tcPr>
            <w:tcW w:w="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0+222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222</w:t>
            </w:r>
          </w:p>
        </w:tc>
        <w:tc>
          <w:tcPr>
            <w:tcW w:w="1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5359" w:rsidRDefault="00D65359" w:rsidP="00DF6B0E">
            <w:pPr>
              <w:rPr>
                <w:rFonts w:ascii="Arial" w:hAnsi="Arial" w:cs="Arial"/>
              </w:rPr>
            </w:pPr>
          </w:p>
        </w:tc>
      </w:tr>
    </w:tbl>
    <w:p w:rsidR="00D65359" w:rsidRDefault="00D65359" w:rsidP="00D65359">
      <w:pPr>
        <w:pStyle w:val="a3"/>
        <w:rPr>
          <w:rFonts w:eastAsia="MS Mincho"/>
        </w:rPr>
      </w:pPr>
    </w:p>
    <w:p w:rsidR="00D65359" w:rsidRDefault="00D65359" w:rsidP="00D65359">
      <w:pPr>
        <w:pStyle w:val="a3"/>
        <w:rPr>
          <w:rFonts w:eastAsia="MS Mincho"/>
        </w:rPr>
      </w:pPr>
    </w:p>
    <w:p w:rsidR="001842E0" w:rsidRDefault="001842E0">
      <w:pPr>
        <w:pStyle w:val="a3"/>
        <w:rPr>
          <w:rFonts w:eastAsia="MS Mincho"/>
        </w:rPr>
      </w:pPr>
    </w:p>
    <w:sectPr w:rsidR="001842E0" w:rsidSect="00D65359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128B"/>
    <w:rsid w:val="001842E0"/>
    <w:rsid w:val="00215347"/>
    <w:rsid w:val="00B4128B"/>
    <w:rsid w:val="00C33C98"/>
    <w:rsid w:val="00CF1149"/>
    <w:rsid w:val="00D6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C98"/>
    <w:rPr>
      <w:sz w:val="24"/>
      <w:szCs w:val="24"/>
    </w:rPr>
  </w:style>
  <w:style w:type="paragraph" w:styleId="1">
    <w:name w:val="heading 1"/>
    <w:basedOn w:val="a"/>
    <w:next w:val="a"/>
    <w:qFormat/>
    <w:rsid w:val="00C33C98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C33C98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B4128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B4128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D65359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D65359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D65359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2019-06-08T10:34:00Z</dcterms:created>
  <dcterms:modified xsi:type="dcterms:W3CDTF">2019-06-08T10:34:00Z</dcterms:modified>
</cp:coreProperties>
</file>